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4E4A" w:rsidRDefault="003B4E4A" w:rsidP="00FF1AA3">
      <w:pPr>
        <w:jc w:val="center"/>
        <w:rPr>
          <w:sz w:val="16"/>
          <w:szCs w:val="16"/>
          <w:lang w:val="uk-UA"/>
        </w:rPr>
      </w:pPr>
      <w:r w:rsidRPr="00475723">
        <w:rPr>
          <w:sz w:val="16"/>
          <w:szCs w:val="16"/>
        </w:rPr>
        <w:object w:dxaOrig="741" w:dyaOrig="106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75pt;height:49.5pt;flip:x" o:ole="" fillcolor="window">
            <v:imagedata r:id="rId4" o:title=""/>
          </v:shape>
          <o:OLEObject Type="Embed" ProgID="Word.Picture.8" ShapeID="_x0000_i1025" DrawAspect="Content" ObjectID="_1430823572" r:id="rId5"/>
        </w:object>
      </w:r>
    </w:p>
    <w:p w:rsidR="003B4E4A" w:rsidRDefault="003B4E4A" w:rsidP="00FF1AA3">
      <w:pPr>
        <w:jc w:val="center"/>
        <w:rPr>
          <w:sz w:val="28"/>
          <w:szCs w:val="28"/>
          <w:lang w:val="uk-UA"/>
        </w:rPr>
      </w:pPr>
    </w:p>
    <w:p w:rsidR="003B4E4A" w:rsidRPr="0032418A" w:rsidRDefault="003B4E4A" w:rsidP="00FF1AA3">
      <w:pPr>
        <w:jc w:val="center"/>
        <w:rPr>
          <w:b/>
          <w:bCs/>
          <w:sz w:val="28"/>
          <w:szCs w:val="28"/>
          <w:lang w:val="uk-UA"/>
        </w:rPr>
      </w:pPr>
      <w:r w:rsidRPr="0032418A">
        <w:rPr>
          <w:b/>
          <w:bCs/>
          <w:sz w:val="28"/>
          <w:szCs w:val="28"/>
          <w:lang w:val="uk-UA"/>
        </w:rPr>
        <w:t>УКРАЇНА</w:t>
      </w:r>
    </w:p>
    <w:p w:rsidR="003B4E4A" w:rsidRDefault="003B4E4A" w:rsidP="00FF1AA3">
      <w:pPr>
        <w:jc w:val="center"/>
        <w:rPr>
          <w:b/>
          <w:bCs/>
          <w:sz w:val="28"/>
          <w:szCs w:val="28"/>
          <w:lang w:val="uk-UA"/>
        </w:rPr>
      </w:pPr>
      <w:r w:rsidRPr="00280FC8">
        <w:rPr>
          <w:b/>
          <w:bCs/>
          <w:sz w:val="28"/>
          <w:szCs w:val="28"/>
          <w:lang w:val="uk-UA"/>
        </w:rPr>
        <w:t>КОМСОМОЛЬСЬКА МІСЬКА РАДА</w:t>
      </w:r>
    </w:p>
    <w:p w:rsidR="003B4E4A" w:rsidRDefault="003B4E4A" w:rsidP="00FF1AA3">
      <w:pPr>
        <w:jc w:val="center"/>
        <w:rPr>
          <w:b/>
          <w:bCs/>
          <w:sz w:val="28"/>
          <w:szCs w:val="28"/>
          <w:lang w:val="uk-UA"/>
        </w:rPr>
      </w:pPr>
      <w:r w:rsidRPr="000E7172">
        <w:rPr>
          <w:b/>
          <w:bCs/>
          <w:sz w:val="28"/>
          <w:szCs w:val="28"/>
          <w:lang w:val="uk-UA"/>
        </w:rPr>
        <w:t>ПОЛТАВСЬКОЇ ОБЛАСТІ</w:t>
      </w:r>
    </w:p>
    <w:p w:rsidR="003B4E4A" w:rsidRPr="00255859" w:rsidRDefault="003B4E4A" w:rsidP="00FF1AA3">
      <w:pPr>
        <w:jc w:val="center"/>
        <w:rPr>
          <w:sz w:val="28"/>
          <w:szCs w:val="28"/>
          <w:lang w:val="uk-UA"/>
        </w:rPr>
      </w:pPr>
      <w:r>
        <w:rPr>
          <w:sz w:val="32"/>
          <w:szCs w:val="32"/>
          <w:lang w:val="uk-UA"/>
        </w:rPr>
        <w:t>(</w:t>
      </w:r>
      <w:r>
        <w:rPr>
          <w:sz w:val="28"/>
          <w:szCs w:val="28"/>
          <w:lang w:val="uk-UA"/>
        </w:rPr>
        <w:t xml:space="preserve">Тридцять третя </w:t>
      </w:r>
      <w:r>
        <w:rPr>
          <w:sz w:val="32"/>
          <w:szCs w:val="32"/>
          <w:lang w:val="uk-UA"/>
        </w:rPr>
        <w:t xml:space="preserve"> </w:t>
      </w:r>
      <w:r w:rsidRPr="00A97C84">
        <w:rPr>
          <w:sz w:val="28"/>
          <w:szCs w:val="28"/>
          <w:lang w:val="uk-UA"/>
        </w:rPr>
        <w:t xml:space="preserve">сесія </w:t>
      </w:r>
      <w:r>
        <w:rPr>
          <w:sz w:val="28"/>
          <w:szCs w:val="28"/>
          <w:lang w:val="uk-UA"/>
        </w:rPr>
        <w:t>шостого</w:t>
      </w:r>
      <w:r w:rsidRPr="00A97C84">
        <w:rPr>
          <w:sz w:val="28"/>
          <w:szCs w:val="28"/>
          <w:lang w:val="uk-UA"/>
        </w:rPr>
        <w:t xml:space="preserve"> скликання</w:t>
      </w:r>
      <w:r w:rsidRPr="00255859">
        <w:rPr>
          <w:sz w:val="28"/>
          <w:szCs w:val="28"/>
          <w:lang w:val="uk-UA"/>
        </w:rPr>
        <w:t>)</w:t>
      </w:r>
    </w:p>
    <w:p w:rsidR="003B4E4A" w:rsidRDefault="003B4E4A" w:rsidP="00FF1AA3">
      <w:pPr>
        <w:jc w:val="center"/>
        <w:rPr>
          <w:b/>
          <w:bCs/>
          <w:sz w:val="28"/>
          <w:szCs w:val="28"/>
          <w:lang w:val="uk-UA"/>
        </w:rPr>
      </w:pPr>
    </w:p>
    <w:p w:rsidR="003B4E4A" w:rsidRDefault="003B4E4A" w:rsidP="00FF1AA3">
      <w:pPr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РІШЕННЯ</w:t>
      </w:r>
    </w:p>
    <w:p w:rsidR="003B4E4A" w:rsidRDefault="003B4E4A" w:rsidP="00FF1AA3">
      <w:pPr>
        <w:jc w:val="center"/>
        <w:rPr>
          <w:b/>
          <w:bCs/>
          <w:sz w:val="28"/>
          <w:szCs w:val="28"/>
          <w:lang w:val="uk-UA"/>
        </w:rPr>
      </w:pPr>
    </w:p>
    <w:p w:rsidR="003B4E4A" w:rsidRDefault="003B4E4A" w:rsidP="00FF1AA3">
      <w:pPr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Від 21 травня 2013 р.</w:t>
      </w:r>
    </w:p>
    <w:p w:rsidR="003B4E4A" w:rsidRDefault="003B4E4A" w:rsidP="00FF1AA3">
      <w:pPr>
        <w:rPr>
          <w:b/>
          <w:bCs/>
          <w:sz w:val="28"/>
          <w:szCs w:val="28"/>
          <w:lang w:val="uk-UA"/>
        </w:rPr>
      </w:pPr>
    </w:p>
    <w:p w:rsidR="003B4E4A" w:rsidRDefault="003B4E4A" w:rsidP="00FF1AA3">
      <w:pPr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Про затвердження міської програми</w:t>
      </w:r>
    </w:p>
    <w:p w:rsidR="003B4E4A" w:rsidRDefault="003B4E4A" w:rsidP="00FF1AA3">
      <w:pPr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«Реконструкція та розвиток каналізаційної </w:t>
      </w:r>
    </w:p>
    <w:p w:rsidR="003B4E4A" w:rsidRDefault="003B4E4A" w:rsidP="00FF1AA3">
      <w:pPr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системи м. Комсомольська» на 2013-2020 роки </w:t>
      </w:r>
    </w:p>
    <w:p w:rsidR="003B4E4A" w:rsidRDefault="003B4E4A" w:rsidP="00FF1AA3">
      <w:pPr>
        <w:rPr>
          <w:b/>
          <w:bCs/>
          <w:sz w:val="28"/>
          <w:szCs w:val="28"/>
          <w:lang w:val="uk-UA"/>
        </w:rPr>
      </w:pPr>
    </w:p>
    <w:p w:rsidR="003B4E4A" w:rsidRDefault="003B4E4A" w:rsidP="00FF1AA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На виконання власних повноважень, зазначених статтею 30 Закону України «Про місцеве самоврядування в Україні», керуючись розпорядженням Кабінету Міністрів України від 22.08.2011 р. №1004-р «Про схвалення Концепції Загальнодержавної програми розвитку та реконструкції централізованих систем водовідведення населених пунктів України на 2010-2020 роки», наказом Мінекономіки від 04.12.2006 р. №367 «Про затвердження методичних рекомендацій щодо порядку розроблення регіональних цільових програм, моніторингу та звітності про їх виконання», з метою поліпшення екологічного та санітарно-епідеміологічного стану в місті, підвищення надійності експлуатації об’єктів каналізаційного господарства та забезпечення ефективного використання матеріальних та енергетичних ресурсів, враховуючи пропозиції постійної комісії з питань промисловості, житлово-комунального господарства, транспорту та зв’язку (протокол №34 від 15.05.2013р.), Комсомольська міська рада</w:t>
      </w:r>
    </w:p>
    <w:p w:rsidR="003B4E4A" w:rsidRDefault="003B4E4A" w:rsidP="00FF1AA3">
      <w:pPr>
        <w:jc w:val="both"/>
        <w:rPr>
          <w:sz w:val="28"/>
          <w:szCs w:val="28"/>
          <w:lang w:val="uk-UA"/>
        </w:rPr>
      </w:pPr>
    </w:p>
    <w:p w:rsidR="003B4E4A" w:rsidRDefault="003B4E4A" w:rsidP="001B4531">
      <w:pPr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В И Р І Ш И Л А:</w:t>
      </w:r>
    </w:p>
    <w:p w:rsidR="003B4E4A" w:rsidRDefault="003B4E4A" w:rsidP="001B4531">
      <w:pPr>
        <w:jc w:val="center"/>
        <w:rPr>
          <w:b/>
          <w:bCs/>
          <w:sz w:val="28"/>
          <w:szCs w:val="28"/>
          <w:lang w:val="uk-UA"/>
        </w:rPr>
      </w:pPr>
    </w:p>
    <w:p w:rsidR="003B4E4A" w:rsidRDefault="003B4E4A" w:rsidP="001B453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Затвердити міську програму «Реконструкція та розвиток каналізаційної системи м. Комсомольська» на 2013-2020 роки (Додається).</w:t>
      </w:r>
    </w:p>
    <w:p w:rsidR="003B4E4A" w:rsidRDefault="003B4E4A" w:rsidP="001B4531">
      <w:pPr>
        <w:jc w:val="both"/>
        <w:rPr>
          <w:sz w:val="28"/>
          <w:szCs w:val="28"/>
          <w:lang w:val="uk-UA"/>
        </w:rPr>
      </w:pPr>
    </w:p>
    <w:p w:rsidR="003B4E4A" w:rsidRDefault="003B4E4A" w:rsidP="001B4531">
      <w:pPr>
        <w:jc w:val="both"/>
        <w:rPr>
          <w:sz w:val="28"/>
          <w:szCs w:val="28"/>
          <w:lang w:val="uk-UA"/>
        </w:rPr>
      </w:pPr>
    </w:p>
    <w:p w:rsidR="003B4E4A" w:rsidRDefault="003B4E4A" w:rsidP="001B4531">
      <w:pPr>
        <w:jc w:val="both"/>
        <w:rPr>
          <w:sz w:val="28"/>
          <w:szCs w:val="28"/>
          <w:lang w:val="uk-UA"/>
        </w:rPr>
      </w:pPr>
    </w:p>
    <w:p w:rsidR="003B4E4A" w:rsidRDefault="003B4E4A" w:rsidP="001B4531">
      <w:pPr>
        <w:jc w:val="both"/>
        <w:rPr>
          <w:sz w:val="28"/>
          <w:szCs w:val="28"/>
          <w:lang w:val="uk-UA"/>
        </w:rPr>
      </w:pPr>
    </w:p>
    <w:p w:rsidR="003B4E4A" w:rsidRDefault="003B4E4A" w:rsidP="00FF1AA3">
      <w:pPr>
        <w:rPr>
          <w:b/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Секретар міської ради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(підписано)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     С.О. Калашнік</w:t>
      </w:r>
    </w:p>
    <w:p w:rsidR="003B4E4A" w:rsidRPr="0055656A" w:rsidRDefault="003B4E4A">
      <w:pPr>
        <w:rPr>
          <w:lang w:val="uk-UA"/>
        </w:rPr>
      </w:pPr>
    </w:p>
    <w:sectPr w:rsidR="003B4E4A" w:rsidRPr="0055656A" w:rsidSect="004757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91AAA"/>
    <w:rsid w:val="00013F18"/>
    <w:rsid w:val="00016CB4"/>
    <w:rsid w:val="00030973"/>
    <w:rsid w:val="00041BF2"/>
    <w:rsid w:val="00052375"/>
    <w:rsid w:val="00053659"/>
    <w:rsid w:val="00075968"/>
    <w:rsid w:val="00090F4E"/>
    <w:rsid w:val="000A1F7F"/>
    <w:rsid w:val="000C7016"/>
    <w:rsid w:val="000E7172"/>
    <w:rsid w:val="00106B61"/>
    <w:rsid w:val="00121A90"/>
    <w:rsid w:val="00170EFC"/>
    <w:rsid w:val="0018308D"/>
    <w:rsid w:val="001A63AE"/>
    <w:rsid w:val="001B4531"/>
    <w:rsid w:val="001D4CD0"/>
    <w:rsid w:val="001D5B15"/>
    <w:rsid w:val="002042FA"/>
    <w:rsid w:val="00204776"/>
    <w:rsid w:val="00222D23"/>
    <w:rsid w:val="00246A1E"/>
    <w:rsid w:val="00251060"/>
    <w:rsid w:val="00255859"/>
    <w:rsid w:val="00280FC8"/>
    <w:rsid w:val="002A1F14"/>
    <w:rsid w:val="002B69EB"/>
    <w:rsid w:val="002D1900"/>
    <w:rsid w:val="0032418A"/>
    <w:rsid w:val="00326873"/>
    <w:rsid w:val="00362625"/>
    <w:rsid w:val="0037796E"/>
    <w:rsid w:val="003910D4"/>
    <w:rsid w:val="00394C6A"/>
    <w:rsid w:val="003B4E4A"/>
    <w:rsid w:val="003C098E"/>
    <w:rsid w:val="003C5B32"/>
    <w:rsid w:val="004040E3"/>
    <w:rsid w:val="004114BA"/>
    <w:rsid w:val="00421212"/>
    <w:rsid w:val="00427E95"/>
    <w:rsid w:val="004528EF"/>
    <w:rsid w:val="00453B28"/>
    <w:rsid w:val="0046754C"/>
    <w:rsid w:val="00475723"/>
    <w:rsid w:val="00487F99"/>
    <w:rsid w:val="00490A76"/>
    <w:rsid w:val="00491AAA"/>
    <w:rsid w:val="004A34D7"/>
    <w:rsid w:val="004D01FB"/>
    <w:rsid w:val="004F1D32"/>
    <w:rsid w:val="004F4FCC"/>
    <w:rsid w:val="00524BB6"/>
    <w:rsid w:val="005340AA"/>
    <w:rsid w:val="0055656A"/>
    <w:rsid w:val="00570BBF"/>
    <w:rsid w:val="005A5050"/>
    <w:rsid w:val="005B4E67"/>
    <w:rsid w:val="005C6673"/>
    <w:rsid w:val="005D6B61"/>
    <w:rsid w:val="005F159F"/>
    <w:rsid w:val="005F559B"/>
    <w:rsid w:val="00601E6C"/>
    <w:rsid w:val="006268FC"/>
    <w:rsid w:val="0065663F"/>
    <w:rsid w:val="0065717F"/>
    <w:rsid w:val="00670848"/>
    <w:rsid w:val="006724F4"/>
    <w:rsid w:val="00673963"/>
    <w:rsid w:val="00681E7E"/>
    <w:rsid w:val="006D7BD9"/>
    <w:rsid w:val="006E5455"/>
    <w:rsid w:val="006F6D14"/>
    <w:rsid w:val="00787584"/>
    <w:rsid w:val="007A7FB6"/>
    <w:rsid w:val="007C0A29"/>
    <w:rsid w:val="007E67C2"/>
    <w:rsid w:val="007F1148"/>
    <w:rsid w:val="007F6795"/>
    <w:rsid w:val="00804611"/>
    <w:rsid w:val="008222E7"/>
    <w:rsid w:val="00861898"/>
    <w:rsid w:val="008831AA"/>
    <w:rsid w:val="00890319"/>
    <w:rsid w:val="008920E4"/>
    <w:rsid w:val="00895774"/>
    <w:rsid w:val="008A31DC"/>
    <w:rsid w:val="008B0E00"/>
    <w:rsid w:val="008F79C3"/>
    <w:rsid w:val="0090176D"/>
    <w:rsid w:val="009022FC"/>
    <w:rsid w:val="00911BC4"/>
    <w:rsid w:val="0091439F"/>
    <w:rsid w:val="00961F5E"/>
    <w:rsid w:val="00976C34"/>
    <w:rsid w:val="00981246"/>
    <w:rsid w:val="009C3E49"/>
    <w:rsid w:val="009D1363"/>
    <w:rsid w:val="009D77A8"/>
    <w:rsid w:val="00A93739"/>
    <w:rsid w:val="00A97C84"/>
    <w:rsid w:val="00AA2EFB"/>
    <w:rsid w:val="00AC6426"/>
    <w:rsid w:val="00AD6086"/>
    <w:rsid w:val="00AF21DD"/>
    <w:rsid w:val="00B32E3D"/>
    <w:rsid w:val="00B4254E"/>
    <w:rsid w:val="00B62358"/>
    <w:rsid w:val="00B6335A"/>
    <w:rsid w:val="00B754A3"/>
    <w:rsid w:val="00B81220"/>
    <w:rsid w:val="00BA07A2"/>
    <w:rsid w:val="00BA647D"/>
    <w:rsid w:val="00BE298A"/>
    <w:rsid w:val="00BE46C8"/>
    <w:rsid w:val="00BF5C20"/>
    <w:rsid w:val="00C00B9B"/>
    <w:rsid w:val="00C00FDB"/>
    <w:rsid w:val="00C045BF"/>
    <w:rsid w:val="00C4096B"/>
    <w:rsid w:val="00C637DC"/>
    <w:rsid w:val="00C8397F"/>
    <w:rsid w:val="00C94D4B"/>
    <w:rsid w:val="00CA1572"/>
    <w:rsid w:val="00CB0BB6"/>
    <w:rsid w:val="00CE07E2"/>
    <w:rsid w:val="00D05516"/>
    <w:rsid w:val="00D124F9"/>
    <w:rsid w:val="00D30BC2"/>
    <w:rsid w:val="00D30E4F"/>
    <w:rsid w:val="00D445C9"/>
    <w:rsid w:val="00D72811"/>
    <w:rsid w:val="00D9097C"/>
    <w:rsid w:val="00DB2D1B"/>
    <w:rsid w:val="00DB4440"/>
    <w:rsid w:val="00DE20D2"/>
    <w:rsid w:val="00E15A87"/>
    <w:rsid w:val="00E42BB4"/>
    <w:rsid w:val="00E639CE"/>
    <w:rsid w:val="00E679E7"/>
    <w:rsid w:val="00E810A2"/>
    <w:rsid w:val="00EB03FF"/>
    <w:rsid w:val="00ED3A15"/>
    <w:rsid w:val="00EF4417"/>
    <w:rsid w:val="00FC36E8"/>
    <w:rsid w:val="00FF1AA3"/>
    <w:rsid w:val="00FF35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1AA3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1</Pages>
  <Words>214</Words>
  <Characters>1222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Владелец</dc:creator>
  <cp:keywords/>
  <dc:description/>
  <cp:lastModifiedBy>usr027</cp:lastModifiedBy>
  <cp:revision>3</cp:revision>
  <cp:lastPrinted>2013-05-16T08:18:00Z</cp:lastPrinted>
  <dcterms:created xsi:type="dcterms:W3CDTF">2013-05-18T08:15:00Z</dcterms:created>
  <dcterms:modified xsi:type="dcterms:W3CDTF">2013-05-23T11:13:00Z</dcterms:modified>
</cp:coreProperties>
</file>